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785" w:rsidRDefault="003E3785" w:rsidP="005A2B34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bookmarkStart w:id="0" w:name="_GoBack"/>
      <w:r>
        <w:rPr>
          <w:rFonts w:ascii="Times New Roman" w:hAnsi="Times New Roman"/>
          <w:b/>
          <w:sz w:val="32"/>
          <w:szCs w:val="32"/>
        </w:rPr>
        <w:t xml:space="preserve">ХУББАТУЛЛИН ГАЙС ГАЗИМОВИЧ </w:t>
      </w:r>
    </w:p>
    <w:bookmarkEnd w:id="0"/>
    <w:p w:rsidR="003E3785" w:rsidRPr="005A2B34" w:rsidRDefault="003E3785" w:rsidP="005A2B34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3E3785" w:rsidRPr="004C588E" w:rsidRDefault="003E3785" w:rsidP="005A2B34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C588E">
        <w:rPr>
          <w:rFonts w:ascii="Times New Roman" w:hAnsi="Times New Roman"/>
          <w:b/>
          <w:sz w:val="28"/>
          <w:szCs w:val="28"/>
        </w:rPr>
        <w:t>«Оставаться человеком. Не сдаваться. Не раскисать!»</w:t>
      </w:r>
    </w:p>
    <w:p w:rsidR="003E3785" w:rsidRDefault="003E3785" w:rsidP="005A2B34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3E3785" w:rsidRPr="0028421B" w:rsidRDefault="003E3785" w:rsidP="004C588E">
      <w:pPr>
        <w:pStyle w:val="c0"/>
        <w:spacing w:before="0" w:beforeAutospacing="0" w:after="0" w:afterAutospacing="0"/>
        <w:jc w:val="both"/>
        <w:rPr>
          <w:rStyle w:val="c1"/>
          <w:color w:val="444444"/>
          <w:sz w:val="28"/>
          <w:szCs w:val="28"/>
        </w:rPr>
      </w:pPr>
      <w:r>
        <w:rPr>
          <w:rStyle w:val="c1"/>
          <w:color w:val="444444"/>
          <w:sz w:val="28"/>
          <w:szCs w:val="28"/>
        </w:rPr>
        <w:t xml:space="preserve">Во время войны </w:t>
      </w:r>
      <w:r w:rsidRPr="005A2B34">
        <w:rPr>
          <w:sz w:val="28"/>
          <w:szCs w:val="28"/>
        </w:rPr>
        <w:t>Гайс</w:t>
      </w:r>
      <w:r>
        <w:rPr>
          <w:sz w:val="28"/>
          <w:szCs w:val="28"/>
        </w:rPr>
        <w:t xml:space="preserve"> </w:t>
      </w:r>
      <w:r w:rsidRPr="005A2B34">
        <w:rPr>
          <w:sz w:val="28"/>
          <w:szCs w:val="28"/>
        </w:rPr>
        <w:t>Газимович</w:t>
      </w:r>
      <w:r>
        <w:rPr>
          <w:sz w:val="28"/>
          <w:szCs w:val="28"/>
        </w:rPr>
        <w:t xml:space="preserve"> </w:t>
      </w:r>
      <w:r>
        <w:rPr>
          <w:rStyle w:val="c1"/>
          <w:color w:val="444444"/>
          <w:sz w:val="28"/>
          <w:szCs w:val="28"/>
        </w:rPr>
        <w:t>работал</w:t>
      </w:r>
      <w:r w:rsidRPr="0028421B">
        <w:rPr>
          <w:rStyle w:val="c1"/>
          <w:color w:val="444444"/>
          <w:sz w:val="28"/>
          <w:szCs w:val="28"/>
        </w:rPr>
        <w:t xml:space="preserve"> в колхозе на сельскохозяйственных работах</w:t>
      </w:r>
      <w:r>
        <w:rPr>
          <w:rStyle w:val="c1"/>
          <w:color w:val="444444"/>
          <w:sz w:val="28"/>
          <w:szCs w:val="28"/>
        </w:rPr>
        <w:t>.</w:t>
      </w:r>
    </w:p>
    <w:p w:rsidR="003E3785" w:rsidRDefault="003E3785" w:rsidP="005A2B34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3E3785" w:rsidRDefault="003E3785" w:rsidP="005A2B34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3E3785" w:rsidRPr="005A2B34" w:rsidRDefault="003E3785" w:rsidP="005A2B34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CD206C">
        <w:rPr>
          <w:rFonts w:ascii="Times New Roman" w:hAnsi="Times New Roman"/>
          <w:noProof/>
          <w:color w:val="444444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style="width:377.25pt;height:384pt;visibility:visible">
            <v:imagedata r:id="rId4" o:title=""/>
          </v:shape>
        </w:pict>
      </w:r>
    </w:p>
    <w:p w:rsidR="003E3785" w:rsidRDefault="003E3785"/>
    <w:sectPr w:rsidR="003E3785" w:rsidSect="00BB2D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D2FBB"/>
    <w:rsid w:val="0028421B"/>
    <w:rsid w:val="00351FFB"/>
    <w:rsid w:val="003E3785"/>
    <w:rsid w:val="004C588E"/>
    <w:rsid w:val="004D2FBB"/>
    <w:rsid w:val="005A2B34"/>
    <w:rsid w:val="00BB2D18"/>
    <w:rsid w:val="00CD206C"/>
    <w:rsid w:val="00D85558"/>
    <w:rsid w:val="00DD61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2B34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0">
    <w:name w:val="c0"/>
    <w:basedOn w:val="Normal"/>
    <w:uiPriority w:val="99"/>
    <w:rsid w:val="005A2B3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">
    <w:name w:val="c1"/>
    <w:basedOn w:val="DefaultParagraphFont"/>
    <w:uiPriority w:val="99"/>
    <w:rsid w:val="005A2B34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A2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2B34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25</Words>
  <Characters>143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Admin</cp:lastModifiedBy>
  <cp:revision>3</cp:revision>
  <dcterms:created xsi:type="dcterms:W3CDTF">2015-02-25T12:03:00Z</dcterms:created>
  <dcterms:modified xsi:type="dcterms:W3CDTF">2015-04-10T15:15:00Z</dcterms:modified>
</cp:coreProperties>
</file>